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12524" w14:textId="04059D87" w:rsidR="00A65332" w:rsidRDefault="00A65332" w:rsidP="00A653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FULLER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4A0CF75E" w14:textId="77777777" w:rsidR="00A65332" w:rsidRDefault="00A65332" w:rsidP="00A65332">
      <w:pPr>
        <w:pStyle w:val="NoSpacing"/>
        <w:rPr>
          <w:rFonts w:cs="Times New Roman"/>
          <w:szCs w:val="24"/>
        </w:rPr>
      </w:pPr>
    </w:p>
    <w:p w14:paraId="72E1BEDF" w14:textId="77777777" w:rsidR="00A65332" w:rsidRDefault="00A65332" w:rsidP="00A65332">
      <w:pPr>
        <w:pStyle w:val="NoSpacing"/>
        <w:rPr>
          <w:rFonts w:cs="Times New Roman"/>
          <w:szCs w:val="24"/>
        </w:rPr>
      </w:pPr>
    </w:p>
    <w:p w14:paraId="7DB41896" w14:textId="39ADFDF5" w:rsidR="00A65332" w:rsidRDefault="00A65332" w:rsidP="00A653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Jul.1433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Clerke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made him supervisor of his Will.</w:t>
      </w:r>
    </w:p>
    <w:p w14:paraId="597733AE" w14:textId="4DDBC331" w:rsidR="00A65332" w:rsidRDefault="00A65332" w:rsidP="00A653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6EE55343" w14:textId="77777777" w:rsidR="00A65332" w:rsidRDefault="00A65332" w:rsidP="00A65332">
      <w:pPr>
        <w:pStyle w:val="NoSpacing"/>
        <w:rPr>
          <w:rFonts w:cs="Times New Roman"/>
          <w:szCs w:val="24"/>
        </w:rPr>
      </w:pPr>
    </w:p>
    <w:p w14:paraId="268BCA48" w14:textId="77777777" w:rsidR="00A65332" w:rsidRDefault="00A65332" w:rsidP="00A65332">
      <w:pPr>
        <w:pStyle w:val="NoSpacing"/>
        <w:rPr>
          <w:rFonts w:cs="Times New Roman"/>
          <w:szCs w:val="24"/>
        </w:rPr>
      </w:pPr>
    </w:p>
    <w:p w14:paraId="22EA58CB" w14:textId="6E4CC17E" w:rsidR="00A65332" w:rsidRPr="00A65332" w:rsidRDefault="00A65332" w:rsidP="00A653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2024</w:t>
      </w:r>
    </w:p>
    <w:p w14:paraId="1220F372" w14:textId="77777777" w:rsidR="00A65332" w:rsidRPr="00A65332" w:rsidRDefault="00A65332" w:rsidP="009139A6">
      <w:pPr>
        <w:pStyle w:val="NoSpacing"/>
        <w:rPr>
          <w:rFonts w:cs="Times New Roman"/>
          <w:szCs w:val="24"/>
        </w:rPr>
      </w:pPr>
    </w:p>
    <w:sectPr w:rsidR="00A65332" w:rsidRPr="00A653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3264" w14:textId="77777777" w:rsidR="00A92C3E" w:rsidRDefault="00A92C3E" w:rsidP="009139A6">
      <w:r>
        <w:separator/>
      </w:r>
    </w:p>
  </w:endnote>
  <w:endnote w:type="continuationSeparator" w:id="0">
    <w:p w14:paraId="06974F99" w14:textId="77777777" w:rsidR="00A92C3E" w:rsidRDefault="00A92C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98D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036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C0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25B3B" w14:textId="77777777" w:rsidR="00A92C3E" w:rsidRDefault="00A92C3E" w:rsidP="009139A6">
      <w:r>
        <w:separator/>
      </w:r>
    </w:p>
  </w:footnote>
  <w:footnote w:type="continuationSeparator" w:id="0">
    <w:p w14:paraId="45078B7B" w14:textId="77777777" w:rsidR="00A92C3E" w:rsidRDefault="00A92C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FC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3D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FCB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C3E"/>
    <w:rsid w:val="000666E0"/>
    <w:rsid w:val="002510B7"/>
    <w:rsid w:val="005C130B"/>
    <w:rsid w:val="006F2F48"/>
    <w:rsid w:val="00826F5C"/>
    <w:rsid w:val="009139A6"/>
    <w:rsid w:val="009448BB"/>
    <w:rsid w:val="00947624"/>
    <w:rsid w:val="00A3176C"/>
    <w:rsid w:val="00A65332"/>
    <w:rsid w:val="00A92C3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7C7B2"/>
  <w15:chartTrackingRefBased/>
  <w15:docId w15:val="{47EABE8D-5F86-46CE-BA55-8348BC5A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25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2024-02-08T16:08:00Z</dcterms:created>
  <dcterms:modified xsi:type="dcterms:W3CDTF">2024-02-08T19:53:00Z</dcterms:modified>
</cp:coreProperties>
</file>